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829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45829A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6" w14:textId="77777777" w:rsidR="00C44B8B" w:rsidRPr="0052681C" w:rsidRDefault="007534A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34A7">
              <w:rPr>
                <w:b/>
                <w:sz w:val="26"/>
                <w:szCs w:val="26"/>
              </w:rPr>
              <w:t>202A_069</w:t>
            </w:r>
          </w:p>
        </w:tc>
      </w:tr>
      <w:tr w:rsidR="00C44B8B" w:rsidRPr="0052681C" w14:paraId="645829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9" w14:textId="77777777" w:rsidR="00C44B8B" w:rsidRPr="0052681C" w:rsidRDefault="00DE098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2029923</w:t>
            </w:r>
          </w:p>
        </w:tc>
      </w:tr>
    </w:tbl>
    <w:p w14:paraId="645829A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45829A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45829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45829A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45829A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45829B0" w14:textId="77777777" w:rsidR="00C44B8B" w:rsidRPr="0052681C" w:rsidRDefault="00C44B8B" w:rsidP="00C44B8B"/>
    <w:p w14:paraId="645829B1" w14:textId="77777777" w:rsidR="00C44B8B" w:rsidRPr="0052681C" w:rsidRDefault="00C44B8B" w:rsidP="00C44B8B"/>
    <w:p w14:paraId="645829B2" w14:textId="77777777" w:rsidR="00C44B8B" w:rsidRPr="0052681C" w:rsidRDefault="00C44B8B" w:rsidP="00C44B8B"/>
    <w:p w14:paraId="645829B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45829B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45829B5" w14:textId="77777777" w:rsidR="00612811" w:rsidRPr="007534A7" w:rsidRDefault="00356F9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E0988" w:rsidRPr="00DE158C">
        <w:rPr>
          <w:b/>
          <w:sz w:val="26"/>
          <w:szCs w:val="26"/>
        </w:rPr>
        <w:t>Зажим плашечный ПА-2-2А</w:t>
      </w:r>
      <w:r>
        <w:rPr>
          <w:b/>
          <w:sz w:val="26"/>
          <w:szCs w:val="26"/>
        </w:rPr>
        <w:t>)</w:t>
      </w:r>
      <w:r w:rsidR="009C0389" w:rsidRPr="00DE158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534A7">
        <w:rPr>
          <w:b/>
          <w:sz w:val="26"/>
          <w:szCs w:val="26"/>
        </w:rPr>
        <w:t xml:space="preserve"> </w:t>
      </w:r>
      <w:r w:rsidR="00AA670B" w:rsidRPr="00B15C04">
        <w:rPr>
          <w:b/>
          <w:sz w:val="26"/>
          <w:szCs w:val="26"/>
          <w:u w:val="single"/>
        </w:rPr>
        <w:t>202</w:t>
      </w:r>
      <w:r w:rsidR="00AA670B" w:rsidRPr="00B15C04">
        <w:rPr>
          <w:b/>
          <w:sz w:val="26"/>
          <w:szCs w:val="26"/>
          <w:u w:val="single"/>
          <w:lang w:val="en-US"/>
        </w:rPr>
        <w:t>A</w:t>
      </w:r>
    </w:p>
    <w:p w14:paraId="645829B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45829B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45829B8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E158C">
        <w:rPr>
          <w:sz w:val="24"/>
          <w:szCs w:val="24"/>
        </w:rPr>
        <w:t xml:space="preserve">Технические требования, характеристики </w:t>
      </w:r>
      <w:r w:rsidR="00770408" w:rsidRPr="00DE158C">
        <w:rPr>
          <w:sz w:val="24"/>
          <w:szCs w:val="24"/>
        </w:rPr>
        <w:t>линейной арматуры и гасителей вибрации</w:t>
      </w:r>
      <w:r w:rsidR="004F4E9E" w:rsidRPr="00DE158C">
        <w:rPr>
          <w:sz w:val="24"/>
          <w:szCs w:val="24"/>
        </w:rPr>
        <w:t xml:space="preserve"> должны соответствовать параметрам </w:t>
      </w:r>
      <w:r w:rsidR="00356F97" w:rsidRPr="00356F97">
        <w:rPr>
          <w:sz w:val="24"/>
          <w:szCs w:val="24"/>
        </w:rPr>
        <w:t>ТУ 3449-013-40064547-01 «Зажимы соединительные планшетные ПС-1-1 и др., ПАМ-2-2 и др.»</w:t>
      </w:r>
      <w:r w:rsidRPr="00DE158C">
        <w:rPr>
          <w:sz w:val="24"/>
          <w:szCs w:val="24"/>
        </w:rPr>
        <w:t>.</w:t>
      </w:r>
    </w:p>
    <w:p w14:paraId="645829B9" w14:textId="77777777" w:rsidR="00DE158C" w:rsidRPr="00DE158C" w:rsidRDefault="00DE158C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45829BA" w14:textId="77777777" w:rsidR="00A305DC" w:rsidRDefault="00DE158C" w:rsidP="008E791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4582A00" wp14:editId="64582A01">
            <wp:extent cx="3114675" cy="1371600"/>
            <wp:effectExtent l="0" t="0" r="9525" b="0"/>
            <wp:docPr id="1" name="Рисунок 1" descr="&amp;Zcy;&amp;acy;&amp;zhcy;&amp;icy;&amp;mcy; &amp;Pcy;&amp;Acy;-2-2&amp;Acy; &amp;dcy;&amp;vcy;&amp;ucy;&amp;khcy; &amp;bcy;&amp;ocy;&amp;lcy;&amp;tcy;&amp;ocy;&amp;v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Pcy;&amp;Acy;-2-2&amp;Acy; &amp;dcy;&amp;vcy;&amp;ucy;&amp;khcy; &amp;bcy;&amp;ocy;&amp;lcy;&amp;tcy;&amp;ocy;&amp;v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829BB" w14:textId="77777777" w:rsidR="00DE158C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2"/>
        <w:gridCol w:w="1015"/>
      </w:tblGrid>
      <w:tr w:rsidR="00DE158C" w:rsidRPr="00DE158C" w14:paraId="645829BE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BC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645829BD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ПА-2-2А </w:t>
            </w:r>
          </w:p>
        </w:tc>
      </w:tr>
      <w:tr w:rsidR="00DE158C" w:rsidRPr="00DE158C" w14:paraId="645829C1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BF" w14:textId="77777777" w:rsidR="00DE158C" w:rsidRPr="00DE158C" w:rsidRDefault="00DE158C" w:rsidP="00B15C04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0" w:type="auto"/>
            <w:vAlign w:val="center"/>
            <w:hideMark/>
          </w:tcPr>
          <w:p w14:paraId="645829C0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9,6-11,4 </w:t>
            </w:r>
          </w:p>
        </w:tc>
      </w:tr>
      <w:tr w:rsidR="00DE158C" w:rsidRPr="00DE158C" w14:paraId="645829C4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2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А, мм</w:t>
            </w:r>
          </w:p>
        </w:tc>
        <w:tc>
          <w:tcPr>
            <w:tcW w:w="0" w:type="auto"/>
            <w:vAlign w:val="center"/>
            <w:hideMark/>
          </w:tcPr>
          <w:p w14:paraId="645829C3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30 </w:t>
            </w:r>
          </w:p>
        </w:tc>
      </w:tr>
      <w:tr w:rsidR="00DE158C" w:rsidRPr="00DE158C" w14:paraId="645829C7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5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645829C6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46 </w:t>
            </w:r>
          </w:p>
        </w:tc>
      </w:tr>
      <w:tr w:rsidR="00DE158C" w:rsidRPr="00DE158C" w14:paraId="645829CA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8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645829C9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46 </w:t>
            </w:r>
          </w:p>
        </w:tc>
      </w:tr>
      <w:tr w:rsidR="00DE158C" w:rsidRPr="00DE158C" w14:paraId="645829CD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B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645829CC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0,35 </w:t>
            </w:r>
          </w:p>
        </w:tc>
      </w:tr>
    </w:tbl>
    <w:p w14:paraId="645829CE" w14:textId="77777777" w:rsidR="00DE158C" w:rsidRPr="0052681C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5829C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45829D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45829D1" w14:textId="77777777" w:rsidR="00D74F90" w:rsidRPr="0052681C" w:rsidRDefault="00D74F90" w:rsidP="00D74F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45829D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5829D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5829D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45829D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5829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45829D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45829D8" w14:textId="6AEEEBC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F709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45829D9" w14:textId="450EF7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44A3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45829D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356F9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45829DB" w14:textId="77777777" w:rsidR="00DE0C6D" w:rsidRPr="0052681C" w:rsidRDefault="00843900" w:rsidP="006444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45829D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45829DD" w14:textId="77777777" w:rsidR="0052681C" w:rsidRPr="00644435" w:rsidRDefault="00356F97" w:rsidP="00644435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644435">
        <w:rPr>
          <w:sz w:val="24"/>
          <w:szCs w:val="24"/>
        </w:rPr>
        <w:t>ТУ 3449-013-40064547-01 «Зажимы соединительные планшетные ПС-1-1 и др., ПАМ-2-2 и др.»</w:t>
      </w:r>
      <w:r w:rsidR="0052681C" w:rsidRPr="00644435">
        <w:rPr>
          <w:sz w:val="24"/>
          <w:szCs w:val="24"/>
        </w:rPr>
        <w:t>;</w:t>
      </w:r>
    </w:p>
    <w:p w14:paraId="645829D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45829D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45829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5829E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45829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5829E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45829E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45829E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45829E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15497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45829E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5829E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45829E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1549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5829E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829E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45829E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45829E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829E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45829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829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45829F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45829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45829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45829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5829F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5829F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645829F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5829F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45829F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45829F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5829FB" w14:textId="77777777" w:rsidR="001D6900" w:rsidRPr="0052681C" w:rsidRDefault="001D6900" w:rsidP="00451C4D">
      <w:pPr>
        <w:rPr>
          <w:sz w:val="26"/>
          <w:szCs w:val="26"/>
        </w:rPr>
      </w:pPr>
    </w:p>
    <w:p w14:paraId="645829FC" w14:textId="77777777" w:rsidR="004A2665" w:rsidRPr="0052681C" w:rsidRDefault="004A2665" w:rsidP="00451C4D">
      <w:pPr>
        <w:rPr>
          <w:sz w:val="26"/>
          <w:szCs w:val="26"/>
        </w:rPr>
      </w:pPr>
    </w:p>
    <w:p w14:paraId="645829F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5829F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45829F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82A04" w14:textId="77777777" w:rsidR="001319C3" w:rsidRDefault="001319C3">
      <w:r>
        <w:separator/>
      </w:r>
    </w:p>
  </w:endnote>
  <w:endnote w:type="continuationSeparator" w:id="0">
    <w:p w14:paraId="64582A05" w14:textId="77777777" w:rsidR="001319C3" w:rsidRDefault="0013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82A02" w14:textId="77777777" w:rsidR="001319C3" w:rsidRDefault="001319C3">
      <w:r>
        <w:separator/>
      </w:r>
    </w:p>
  </w:footnote>
  <w:footnote w:type="continuationSeparator" w:id="0">
    <w:p w14:paraId="64582A03" w14:textId="77777777" w:rsidR="001319C3" w:rsidRDefault="0013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2A0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4582A0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8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C3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B6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71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9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6F97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F8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35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A30"/>
    <w:rsid w:val="00744BB7"/>
    <w:rsid w:val="0074788E"/>
    <w:rsid w:val="00747ADF"/>
    <w:rsid w:val="0075345A"/>
    <w:rsid w:val="007534A7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371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91B"/>
    <w:rsid w:val="008E7F56"/>
    <w:rsid w:val="008F0662"/>
    <w:rsid w:val="008F31BD"/>
    <w:rsid w:val="008F3930"/>
    <w:rsid w:val="008F3A51"/>
    <w:rsid w:val="008F5DD1"/>
    <w:rsid w:val="008F709B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5C04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D2C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BED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F90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604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988"/>
    <w:rsid w:val="00DE0C6D"/>
    <w:rsid w:val="00DE0EA0"/>
    <w:rsid w:val="00DE158C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1A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829A4"/>
  <w15:docId w15:val="{E0C821BB-B302-4D36-A4CF-579BD0A5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4A4E8-9839-4CC2-835B-C9D7D599D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5DFCA-424B-4FC4-B19E-9F7B7BC90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44EE4-CE60-48D7-881A-93D831C93232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FDA9248-8E45-47D7-B940-D8AD3CD93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2015-04-13T13:26:00Z</dcterms:created>
  <dcterms:modified xsi:type="dcterms:W3CDTF">2015-09-02T11:43:00Z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